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  <w:highlight w:val="yellow"/>
        </w:rPr>
        <w:t>xxxx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8295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64864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1B00E45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EC6F1F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78635D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bookmarkStart w:id="2" w:name="_GoBack"/>
            <w:bookmarkEnd w:id="2"/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3D2A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415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AF164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p w14:paraId="040ACA9E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49B3D62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0C535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1CFF3743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0A32CD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32DD2C46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3ADCF4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EA065D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C10A94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67F78AE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7796A6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36D98DE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2025-07-23T08:41:30Z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0x0101003AA7AC0C743A294CADF60F661720E3E6</vt:lpwstr>
  </property>
</Properties>
</file>